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84762" w14:textId="77777777" w:rsidR="006C5C10" w:rsidRDefault="006C5C10" w:rsidP="006C5C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BOTILLER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77275723" w14:textId="77777777" w:rsidR="006C5C10" w:rsidRDefault="006C5C10" w:rsidP="006C5C10">
      <w:pPr>
        <w:pStyle w:val="NoSpacing"/>
        <w:rPr>
          <w:rFonts w:cs="Times New Roman"/>
          <w:szCs w:val="24"/>
        </w:rPr>
      </w:pPr>
    </w:p>
    <w:p w14:paraId="3B46C011" w14:textId="77777777" w:rsidR="006C5C10" w:rsidRDefault="006C5C10" w:rsidP="006C5C10">
      <w:pPr>
        <w:pStyle w:val="NoSpacing"/>
        <w:rPr>
          <w:rFonts w:cs="Times New Roman"/>
          <w:szCs w:val="24"/>
        </w:rPr>
      </w:pPr>
    </w:p>
    <w:p w14:paraId="24432AD0" w14:textId="77777777" w:rsidR="006C5C10" w:rsidRDefault="006C5C10" w:rsidP="006C5C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Jul.</w:t>
      </w:r>
      <w:r>
        <w:rPr>
          <w:rFonts w:cs="Times New Roman"/>
          <w:szCs w:val="24"/>
        </w:rPr>
        <w:tab/>
        <w:t>1492</w:t>
      </w:r>
      <w:r>
        <w:rPr>
          <w:rFonts w:cs="Times New Roman"/>
          <w:szCs w:val="24"/>
        </w:rPr>
        <w:tab/>
        <w:t>He was appointed Keeper of the Rolls of Chancery in Ireland.</w:t>
      </w:r>
    </w:p>
    <w:p w14:paraId="3FCE30D9" w14:textId="77777777" w:rsidR="006C5C10" w:rsidRDefault="006C5C10" w:rsidP="006C5C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p.386)</w:t>
      </w:r>
    </w:p>
    <w:p w14:paraId="6434D304" w14:textId="77777777" w:rsidR="006C5C10" w:rsidRDefault="006C5C10" w:rsidP="006C5C10">
      <w:pPr>
        <w:pStyle w:val="NoSpacing"/>
        <w:rPr>
          <w:rFonts w:cs="Times New Roman"/>
          <w:szCs w:val="24"/>
        </w:rPr>
      </w:pPr>
    </w:p>
    <w:p w14:paraId="599026A7" w14:textId="77777777" w:rsidR="006C5C10" w:rsidRDefault="006C5C10" w:rsidP="006C5C10">
      <w:pPr>
        <w:pStyle w:val="NoSpacing"/>
        <w:rPr>
          <w:rFonts w:cs="Times New Roman"/>
          <w:szCs w:val="24"/>
        </w:rPr>
      </w:pPr>
    </w:p>
    <w:p w14:paraId="0A27CB95" w14:textId="77777777" w:rsidR="006C5C10" w:rsidRDefault="006C5C10" w:rsidP="006C5C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6C1E39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DFC33" w14:textId="77777777" w:rsidR="006C5C10" w:rsidRDefault="006C5C10" w:rsidP="009139A6">
      <w:r>
        <w:separator/>
      </w:r>
    </w:p>
  </w:endnote>
  <w:endnote w:type="continuationSeparator" w:id="0">
    <w:p w14:paraId="7CB4F4D0" w14:textId="77777777" w:rsidR="006C5C10" w:rsidRDefault="006C5C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722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E04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ED6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6D9204" w14:textId="77777777" w:rsidR="006C5C10" w:rsidRDefault="006C5C10" w:rsidP="009139A6">
      <w:r>
        <w:separator/>
      </w:r>
    </w:p>
  </w:footnote>
  <w:footnote w:type="continuationSeparator" w:id="0">
    <w:p w14:paraId="681EE5A4" w14:textId="77777777" w:rsidR="006C5C10" w:rsidRDefault="006C5C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A56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569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021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C10"/>
    <w:rsid w:val="000666E0"/>
    <w:rsid w:val="002510B7"/>
    <w:rsid w:val="00270799"/>
    <w:rsid w:val="005C130B"/>
    <w:rsid w:val="006C5C1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EE70A"/>
  <w15:chartTrackingRefBased/>
  <w15:docId w15:val="{0237977B-810B-4417-9373-9A1954FB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2024-05-02T19:54:00Z</dcterms:created>
  <dcterms:modified xsi:type="dcterms:W3CDTF">2024-05-02T19:54:00Z</dcterms:modified>
</cp:coreProperties>
</file>